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Behorende bij bestek </w:t>
      </w:r>
      <w:r w:rsidR="0082399B">
        <w:rPr>
          <w:sz w:val="23"/>
        </w:rPr>
        <w:t>RM060.21</w:t>
      </w:r>
      <w:bookmarkStart w:id="0" w:name="_GoBack"/>
      <w:bookmarkEnd w:id="0"/>
      <w:r w:rsidR="0082399B">
        <w:rPr>
          <w:sz w:val="23"/>
        </w:rPr>
        <w:t>601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510BA3" w:rsidRDefault="00510BA3" w:rsidP="00510BA3">
      <w:pPr>
        <w:spacing w:line="284" w:lineRule="atLeast"/>
      </w:pPr>
    </w:p>
    <w:p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2399B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5C9D8676.dotm</Template>
  <TotalTime>1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Jozien</cp:lastModifiedBy>
  <cp:revision>3</cp:revision>
  <dcterms:created xsi:type="dcterms:W3CDTF">2018-04-30T09:48:00Z</dcterms:created>
  <dcterms:modified xsi:type="dcterms:W3CDTF">2021-08-02T07:25:00Z</dcterms:modified>
</cp:coreProperties>
</file>